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93960">
        <w:rPr>
          <w:rFonts w:cs="Arial"/>
          <w:b/>
          <w:caps/>
          <w:sz w:val="28"/>
          <w:szCs w:val="28"/>
        </w:rPr>
        <w:t>3</w:t>
      </w:r>
      <w:r w:rsidR="005E4023">
        <w:rPr>
          <w:rFonts w:cs="Arial"/>
          <w:b/>
          <w:caps/>
          <w:sz w:val="28"/>
          <w:szCs w:val="28"/>
        </w:rPr>
        <w:t>31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7D7D97" w:rsidP="00225C57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30182">
              <w:rPr>
                <w:rFonts w:cs="Arial"/>
                <w:sz w:val="20"/>
                <w:szCs w:val="20"/>
              </w:rPr>
              <w:t xml:space="preserve">À </w:t>
            </w:r>
            <w:r w:rsidR="005E4023">
              <w:rPr>
                <w:rFonts w:cs="Arial"/>
                <w:sz w:val="20"/>
                <w:szCs w:val="20"/>
              </w:rPr>
              <w:t>Concessionária Rota das Bandeiras</w:t>
            </w:r>
            <w:r w:rsidRPr="00330182">
              <w:rPr>
                <w:rFonts w:cs="Arial"/>
                <w:sz w:val="20"/>
                <w:szCs w:val="20"/>
              </w:rPr>
              <w:t xml:space="preserve">, </w:t>
            </w:r>
            <w:r w:rsidRPr="007C1CFA">
              <w:rPr>
                <w:rFonts w:cs="Arial"/>
                <w:sz w:val="20"/>
                <w:szCs w:val="20"/>
              </w:rPr>
              <w:t xml:space="preserve">solicitando </w:t>
            </w:r>
            <w:r w:rsidR="005E4023">
              <w:rPr>
                <w:rFonts w:cs="Arial"/>
                <w:sz w:val="20"/>
                <w:szCs w:val="20"/>
              </w:rPr>
              <w:t xml:space="preserve">melhoria </w:t>
            </w:r>
            <w:r w:rsidR="00225C57">
              <w:rPr>
                <w:rFonts w:cs="Arial"/>
                <w:sz w:val="20"/>
                <w:szCs w:val="20"/>
              </w:rPr>
              <w:t>n</w:t>
            </w:r>
            <w:r w:rsidR="005E4023">
              <w:rPr>
                <w:rFonts w:cs="Arial"/>
                <w:sz w:val="20"/>
                <w:szCs w:val="20"/>
              </w:rPr>
              <w:t xml:space="preserve">a sinalização </w:t>
            </w:r>
            <w:r w:rsidR="00225C57">
              <w:rPr>
                <w:rFonts w:cs="Arial"/>
                <w:sz w:val="20"/>
                <w:szCs w:val="20"/>
              </w:rPr>
              <w:t xml:space="preserve">de identificação da entrada existente na </w:t>
            </w:r>
            <w:r w:rsidR="005E4023">
              <w:rPr>
                <w:rFonts w:cs="Arial"/>
                <w:sz w:val="20"/>
                <w:szCs w:val="20"/>
              </w:rPr>
              <w:t>altura do km 10,5 Norte</w:t>
            </w:r>
            <w:r w:rsidR="00225C57">
              <w:rPr>
                <w:rFonts w:cs="Arial"/>
                <w:sz w:val="20"/>
                <w:szCs w:val="20"/>
              </w:rPr>
              <w:t xml:space="preserve"> da Rodovia Dom Pedro I para bairros do Município de Jacareí situados às margens da estrada, na altura do a</w:t>
            </w:r>
            <w:r w:rsidR="005E4023">
              <w:rPr>
                <w:rFonts w:cs="Arial"/>
                <w:sz w:val="20"/>
                <w:szCs w:val="20"/>
              </w:rPr>
              <w:t xml:space="preserve">cesso </w:t>
            </w:r>
            <w:r w:rsidR="00225C57">
              <w:rPr>
                <w:rFonts w:cs="Arial"/>
                <w:sz w:val="20"/>
                <w:szCs w:val="20"/>
              </w:rPr>
              <w:t>a</w:t>
            </w:r>
            <w:r w:rsidR="005E4023">
              <w:rPr>
                <w:rFonts w:cs="Arial"/>
                <w:sz w:val="20"/>
                <w:szCs w:val="20"/>
              </w:rPr>
              <w:t>o Conjunto 22 de Abril</w:t>
            </w:r>
            <w:r w:rsidR="00330182" w:rsidRPr="00330182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A0137E" w:rsidRDefault="005A03FA" w:rsidP="0088685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4E105A" w:rsidRPr="00A0137E" w:rsidRDefault="004E105A" w:rsidP="004E105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0137E">
        <w:rPr>
          <w:rFonts w:cs="Arial"/>
        </w:rPr>
        <w:t xml:space="preserve">Considerando que </w:t>
      </w:r>
      <w:r w:rsidR="006916AF" w:rsidRPr="00A0137E">
        <w:rPr>
          <w:rFonts w:cs="Arial"/>
        </w:rPr>
        <w:t>à</w:t>
      </w:r>
      <w:r w:rsidRPr="00A0137E">
        <w:rPr>
          <w:rFonts w:cs="Arial"/>
        </w:rPr>
        <w:t>s margens da Rodovia Dom Pedro I</w:t>
      </w:r>
      <w:r w:rsidR="006916AF" w:rsidRPr="00A0137E">
        <w:rPr>
          <w:rFonts w:cs="Arial"/>
        </w:rPr>
        <w:t>, na altura do km 10,5 Norte</w:t>
      </w:r>
      <w:r w:rsidRPr="00A0137E">
        <w:rPr>
          <w:rFonts w:cs="Arial"/>
        </w:rPr>
        <w:t xml:space="preserve">, se </w:t>
      </w:r>
      <w:r w:rsidR="00355386" w:rsidRPr="00A0137E">
        <w:rPr>
          <w:rFonts w:cs="Arial"/>
        </w:rPr>
        <w:t>localiza</w:t>
      </w:r>
      <w:r w:rsidR="00BD3DA3" w:rsidRPr="00A0137E">
        <w:rPr>
          <w:rFonts w:cs="Arial"/>
        </w:rPr>
        <w:t xml:space="preserve"> </w:t>
      </w:r>
      <w:r w:rsidR="006916AF" w:rsidRPr="00A0137E">
        <w:rPr>
          <w:rFonts w:cs="Arial"/>
        </w:rPr>
        <w:t xml:space="preserve">a </w:t>
      </w:r>
      <w:r w:rsidRPr="00A0137E">
        <w:rPr>
          <w:rFonts w:cs="Arial"/>
        </w:rPr>
        <w:t xml:space="preserve">entrada para </w:t>
      </w:r>
      <w:r w:rsidR="006916AF" w:rsidRPr="00A0137E">
        <w:rPr>
          <w:rFonts w:cs="Arial"/>
        </w:rPr>
        <w:t>b</w:t>
      </w:r>
      <w:r w:rsidRPr="00A0137E">
        <w:rPr>
          <w:rFonts w:cs="Arial"/>
        </w:rPr>
        <w:t xml:space="preserve">airros do </w:t>
      </w:r>
      <w:r w:rsidR="006916AF" w:rsidRPr="00A0137E">
        <w:rPr>
          <w:rFonts w:cs="Arial"/>
        </w:rPr>
        <w:t>nosso Município;</w:t>
      </w:r>
    </w:p>
    <w:p w:rsidR="004E105A" w:rsidRPr="00A0137E" w:rsidRDefault="004E105A" w:rsidP="004E105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0137E">
        <w:rPr>
          <w:rFonts w:cs="Arial"/>
        </w:rPr>
        <w:t xml:space="preserve">Considerando que na </w:t>
      </w:r>
      <w:r w:rsidR="006916AF" w:rsidRPr="00A0137E">
        <w:rPr>
          <w:rFonts w:cs="Arial"/>
        </w:rPr>
        <w:t xml:space="preserve">citada </w:t>
      </w:r>
      <w:r w:rsidRPr="00A0137E">
        <w:rPr>
          <w:rFonts w:cs="Arial"/>
        </w:rPr>
        <w:t xml:space="preserve">região </w:t>
      </w:r>
      <w:r w:rsidR="006916AF" w:rsidRPr="00A0137E">
        <w:rPr>
          <w:rFonts w:cs="Arial"/>
        </w:rPr>
        <w:t xml:space="preserve">estão instaladas </w:t>
      </w:r>
      <w:r w:rsidRPr="00A0137E">
        <w:rPr>
          <w:rFonts w:cs="Arial"/>
        </w:rPr>
        <w:t xml:space="preserve">fábricas que escoam toda a sua produção pela </w:t>
      </w:r>
      <w:r w:rsidR="006916AF" w:rsidRPr="00A0137E">
        <w:rPr>
          <w:rFonts w:cs="Arial"/>
        </w:rPr>
        <w:t>r</w:t>
      </w:r>
      <w:r w:rsidRPr="00A0137E">
        <w:rPr>
          <w:rFonts w:cs="Arial"/>
        </w:rPr>
        <w:t>odovia e</w:t>
      </w:r>
      <w:r w:rsidR="006916AF" w:rsidRPr="00A0137E">
        <w:rPr>
          <w:rFonts w:cs="Arial"/>
        </w:rPr>
        <w:t>, para tanto,</w:t>
      </w:r>
      <w:r w:rsidRPr="00A0137E">
        <w:rPr>
          <w:rFonts w:cs="Arial"/>
        </w:rPr>
        <w:t xml:space="preserve"> </w:t>
      </w:r>
      <w:r w:rsidR="006916AF" w:rsidRPr="00A0137E">
        <w:rPr>
          <w:rFonts w:cs="Arial"/>
        </w:rPr>
        <w:t xml:space="preserve">precisam utilizar o </w:t>
      </w:r>
      <w:r w:rsidRPr="00A0137E">
        <w:rPr>
          <w:rFonts w:cs="Arial"/>
        </w:rPr>
        <w:t>acesso</w:t>
      </w:r>
      <w:r w:rsidR="006916AF" w:rsidRPr="00A0137E">
        <w:rPr>
          <w:rFonts w:cs="Arial"/>
        </w:rPr>
        <w:t xml:space="preserve"> existente no mencionado trecho</w:t>
      </w:r>
      <w:r w:rsidRPr="00A0137E">
        <w:rPr>
          <w:rFonts w:cs="Arial"/>
        </w:rPr>
        <w:t xml:space="preserve">; </w:t>
      </w:r>
      <w:r w:rsidR="006916AF" w:rsidRPr="00A0137E">
        <w:rPr>
          <w:rFonts w:cs="Arial"/>
        </w:rPr>
        <w:t>e</w:t>
      </w:r>
    </w:p>
    <w:p w:rsidR="006916AF" w:rsidRPr="00A0137E" w:rsidRDefault="004E105A" w:rsidP="004E105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0137E">
        <w:rPr>
          <w:rFonts w:cs="Arial"/>
        </w:rPr>
        <w:t xml:space="preserve">Considerando </w:t>
      </w:r>
      <w:r w:rsidR="006916AF" w:rsidRPr="00A0137E">
        <w:rPr>
          <w:rFonts w:cs="Arial"/>
        </w:rPr>
        <w:t xml:space="preserve">que </w:t>
      </w:r>
      <w:r w:rsidRPr="00A0137E">
        <w:rPr>
          <w:rFonts w:cs="Arial"/>
        </w:rPr>
        <w:t>a</w:t>
      </w:r>
      <w:r w:rsidR="008C5BC3">
        <w:rPr>
          <w:rFonts w:cs="Arial"/>
        </w:rPr>
        <w:t>s</w:t>
      </w:r>
      <w:r w:rsidRPr="00A0137E">
        <w:rPr>
          <w:rFonts w:cs="Arial"/>
        </w:rPr>
        <w:t xml:space="preserve"> condiç</w:t>
      </w:r>
      <w:r w:rsidR="008C5BC3">
        <w:rPr>
          <w:rFonts w:cs="Arial"/>
        </w:rPr>
        <w:t xml:space="preserve">ões </w:t>
      </w:r>
      <w:r w:rsidR="006916AF" w:rsidRPr="00A0137E">
        <w:rPr>
          <w:rFonts w:cs="Arial"/>
        </w:rPr>
        <w:t>atua</w:t>
      </w:r>
      <w:r w:rsidR="008C5BC3">
        <w:rPr>
          <w:rFonts w:cs="Arial"/>
        </w:rPr>
        <w:t>is</w:t>
      </w:r>
      <w:r w:rsidR="000F7BB9" w:rsidRPr="00A0137E">
        <w:rPr>
          <w:rFonts w:cs="Arial"/>
        </w:rPr>
        <w:t xml:space="preserve"> </w:t>
      </w:r>
      <w:r w:rsidRPr="00A0137E">
        <w:rPr>
          <w:rFonts w:cs="Arial"/>
        </w:rPr>
        <w:t>d</w:t>
      </w:r>
      <w:r w:rsidR="006916AF" w:rsidRPr="00A0137E">
        <w:rPr>
          <w:rFonts w:cs="Arial"/>
        </w:rPr>
        <w:t>esse</w:t>
      </w:r>
      <w:r w:rsidRPr="00A0137E">
        <w:rPr>
          <w:rFonts w:cs="Arial"/>
        </w:rPr>
        <w:t xml:space="preserve"> acesso, </w:t>
      </w:r>
      <w:r w:rsidR="006916AF" w:rsidRPr="00A0137E">
        <w:rPr>
          <w:rFonts w:cs="Arial"/>
        </w:rPr>
        <w:t xml:space="preserve">com </w:t>
      </w:r>
      <w:r w:rsidRPr="00A0137E">
        <w:rPr>
          <w:rFonts w:cs="Arial"/>
        </w:rPr>
        <w:t>baixa luminosidade no período noturno</w:t>
      </w:r>
      <w:r w:rsidR="006916AF" w:rsidRPr="00A0137E">
        <w:rPr>
          <w:rFonts w:cs="Arial"/>
        </w:rPr>
        <w:t xml:space="preserve"> e </w:t>
      </w:r>
      <w:r w:rsidR="007A2EB4" w:rsidRPr="00A0137E">
        <w:rPr>
          <w:rFonts w:cs="Arial"/>
        </w:rPr>
        <w:t>sinalização precária</w:t>
      </w:r>
      <w:r w:rsidRPr="00A0137E">
        <w:rPr>
          <w:rFonts w:cs="Arial"/>
        </w:rPr>
        <w:t xml:space="preserve">, </w:t>
      </w:r>
      <w:r w:rsidR="006916AF" w:rsidRPr="00A0137E">
        <w:rPr>
          <w:rFonts w:cs="Arial"/>
        </w:rPr>
        <w:t>dificulta</w:t>
      </w:r>
      <w:r w:rsidR="008C5BC3">
        <w:rPr>
          <w:rFonts w:cs="Arial"/>
        </w:rPr>
        <w:t>m</w:t>
      </w:r>
      <w:r w:rsidR="006916AF" w:rsidRPr="00A0137E">
        <w:rPr>
          <w:rFonts w:cs="Arial"/>
        </w:rPr>
        <w:t xml:space="preserve"> </w:t>
      </w:r>
      <w:r w:rsidRPr="00A0137E">
        <w:rPr>
          <w:rFonts w:cs="Arial"/>
        </w:rPr>
        <w:t xml:space="preserve">a identificação </w:t>
      </w:r>
      <w:r w:rsidR="007A2EB4" w:rsidRPr="00A0137E">
        <w:rPr>
          <w:rFonts w:cs="Arial"/>
        </w:rPr>
        <w:t>do local</w:t>
      </w:r>
      <w:r w:rsidR="006916AF" w:rsidRPr="00A0137E">
        <w:rPr>
          <w:rFonts w:cs="Arial"/>
        </w:rPr>
        <w:t>,</w:t>
      </w:r>
    </w:p>
    <w:p w:rsidR="006916AF" w:rsidRPr="00A0137E" w:rsidRDefault="006916AF" w:rsidP="004E105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0137E">
        <w:rPr>
          <w:rFonts w:cs="Arial"/>
          <w:b/>
        </w:rPr>
        <w:t>REQUEREMOS</w:t>
      </w:r>
      <w:r w:rsidRPr="00A0137E">
        <w:rPr>
          <w:rFonts w:cs="Arial"/>
        </w:rPr>
        <w:t xml:space="preserve"> ao Excelentíssimo Senhor </w:t>
      </w:r>
      <w:smartTag w:uri="schemas-houaiss/mini" w:element="verbetes">
        <w:r w:rsidRPr="00A0137E">
          <w:rPr>
            <w:rFonts w:cs="Arial"/>
          </w:rPr>
          <w:t>Presidente</w:t>
        </w:r>
      </w:smartTag>
      <w:r w:rsidRPr="00A0137E">
        <w:rPr>
          <w:rFonts w:cs="Arial"/>
        </w:rPr>
        <w:t xml:space="preserve"> desta </w:t>
      </w:r>
      <w:smartTag w:uri="schemas-houaiss/mini" w:element="verbetes">
        <w:r w:rsidRPr="00A0137E">
          <w:rPr>
            <w:rFonts w:cs="Arial"/>
          </w:rPr>
          <w:t>Casa</w:t>
        </w:r>
      </w:smartTag>
      <w:r w:rsidRPr="00A0137E">
        <w:rPr>
          <w:rFonts w:cs="Arial"/>
        </w:rPr>
        <w:t xml:space="preserve">, </w:t>
      </w:r>
      <w:smartTag w:uri="schemas-houaiss/mini" w:element="verbetes">
        <w:r w:rsidRPr="00A0137E">
          <w:rPr>
            <w:rFonts w:cs="Arial"/>
          </w:rPr>
          <w:t>ouvido</w:t>
        </w:r>
      </w:smartTag>
      <w:r w:rsidRPr="00A0137E">
        <w:rPr>
          <w:rFonts w:cs="Arial"/>
        </w:rPr>
        <w:t xml:space="preserve"> e </w:t>
      </w:r>
      <w:smartTag w:uri="schemas-houaiss/mini" w:element="verbetes">
        <w:r w:rsidRPr="00A0137E">
          <w:rPr>
            <w:rFonts w:cs="Arial"/>
          </w:rPr>
          <w:t>aprovado</w:t>
        </w:r>
      </w:smartTag>
      <w:r w:rsidRPr="00A0137E">
        <w:rPr>
          <w:rFonts w:cs="Arial"/>
        </w:rPr>
        <w:t xml:space="preserve"> </w:t>
      </w:r>
      <w:smartTag w:uri="schemas-houaiss/acao" w:element="dm">
        <w:r w:rsidRPr="00A0137E">
          <w:rPr>
            <w:rFonts w:cs="Arial"/>
          </w:rPr>
          <w:t>pelo</w:t>
        </w:r>
      </w:smartTag>
      <w:r w:rsidRPr="00A0137E">
        <w:rPr>
          <w:rFonts w:cs="Arial"/>
        </w:rPr>
        <w:t xml:space="preserve"> </w:t>
      </w:r>
      <w:smartTag w:uri="schemas-houaiss/mini" w:element="verbetes">
        <w:r w:rsidRPr="00A0137E">
          <w:rPr>
            <w:rFonts w:cs="Arial"/>
          </w:rPr>
          <w:t>Egrégio</w:t>
        </w:r>
      </w:smartTag>
      <w:r w:rsidRPr="00A0137E">
        <w:rPr>
          <w:rFonts w:cs="Arial"/>
        </w:rPr>
        <w:t xml:space="preserve"> </w:t>
      </w:r>
      <w:smartTag w:uri="schemas-houaiss/mini" w:element="verbetes">
        <w:r w:rsidRPr="00A0137E">
          <w:rPr>
            <w:rFonts w:cs="Arial"/>
          </w:rPr>
          <w:t>Plenário</w:t>
        </w:r>
      </w:smartTag>
      <w:r w:rsidRPr="00A0137E">
        <w:rPr>
          <w:rFonts w:cs="Arial"/>
        </w:rPr>
        <w:t xml:space="preserve">, cumpridas as </w:t>
      </w:r>
      <w:smartTag w:uri="schemas-houaiss/mini" w:element="verbetes">
        <w:r w:rsidRPr="00A0137E">
          <w:rPr>
            <w:rFonts w:cs="Arial"/>
          </w:rPr>
          <w:t>formalidades</w:t>
        </w:r>
      </w:smartTag>
      <w:r w:rsidRPr="00A0137E">
        <w:rPr>
          <w:rFonts w:cs="Arial"/>
        </w:rPr>
        <w:t xml:space="preserve"> </w:t>
      </w:r>
      <w:smartTag w:uri="schemas-houaiss/mini" w:element="verbetes">
        <w:r w:rsidRPr="00A0137E">
          <w:rPr>
            <w:rFonts w:cs="Arial"/>
          </w:rPr>
          <w:t>regimentais</w:t>
        </w:r>
      </w:smartTag>
      <w:r w:rsidRPr="00A0137E">
        <w:rPr>
          <w:rFonts w:cs="Arial"/>
        </w:rPr>
        <w:t xml:space="preserve">, seja oficiado à Concessionária Rota das Bandeiras </w:t>
      </w:r>
      <w:r w:rsidR="00595D5D" w:rsidRPr="00A0137E">
        <w:rPr>
          <w:rFonts w:cs="Arial"/>
        </w:rPr>
        <w:t>solicitando melhoria na sinalização de identificação da entrada existente na altura do km 10,5 Norte da Rodovia Dom Pedro I para bairros do Município de Jacareí situados às margens da estrada, na altura do acesso ao Conjunto 22 de Abril</w:t>
      </w:r>
      <w:r w:rsidRPr="00A0137E">
        <w:rPr>
          <w:rFonts w:cs="Arial"/>
        </w:rPr>
        <w:t>.</w:t>
      </w:r>
    </w:p>
    <w:p w:rsidR="00AC6E3B" w:rsidRPr="00A0137E" w:rsidRDefault="000F7BB9" w:rsidP="00AC6E3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0137E">
        <w:rPr>
          <w:rFonts w:cs="Arial"/>
        </w:rPr>
        <w:t xml:space="preserve">Desta forma, </w:t>
      </w:r>
      <w:r w:rsidR="006C1A85" w:rsidRPr="00A0137E">
        <w:rPr>
          <w:rFonts w:cs="Arial"/>
        </w:rPr>
        <w:t xml:space="preserve">fazemos a </w:t>
      </w:r>
      <w:r w:rsidR="004E105A" w:rsidRPr="00A0137E">
        <w:rPr>
          <w:rFonts w:cs="Arial"/>
        </w:rPr>
        <w:t>solicita</w:t>
      </w:r>
      <w:r w:rsidR="006C1A85" w:rsidRPr="00A0137E">
        <w:rPr>
          <w:rFonts w:cs="Arial"/>
        </w:rPr>
        <w:t xml:space="preserve">ção </w:t>
      </w:r>
      <w:r w:rsidR="007A7D48" w:rsidRPr="00A0137E">
        <w:rPr>
          <w:rFonts w:cs="Arial"/>
        </w:rPr>
        <w:t>com o objetivo d</w:t>
      </w:r>
      <w:r w:rsidR="00F27EC4" w:rsidRPr="00A0137E">
        <w:rPr>
          <w:rFonts w:cs="Arial"/>
        </w:rPr>
        <w:t>e</w:t>
      </w:r>
      <w:r w:rsidRPr="00A0137E">
        <w:rPr>
          <w:rFonts w:cs="Arial"/>
        </w:rPr>
        <w:t xml:space="preserve"> propiciar </w:t>
      </w:r>
      <w:r w:rsidR="00F27EC4" w:rsidRPr="00A0137E">
        <w:rPr>
          <w:rFonts w:cs="Arial"/>
        </w:rPr>
        <w:t>melhores condições</w:t>
      </w:r>
      <w:r w:rsidR="00F27EC4" w:rsidRPr="00A0137E">
        <w:rPr>
          <w:rFonts w:cs="Arial"/>
        </w:rPr>
        <w:t xml:space="preserve"> </w:t>
      </w:r>
      <w:r w:rsidR="006C1A85" w:rsidRPr="00A0137E">
        <w:rPr>
          <w:rFonts w:cs="Arial"/>
        </w:rPr>
        <w:t>de localização d</w:t>
      </w:r>
      <w:r w:rsidR="00A37202" w:rsidRPr="00A0137E">
        <w:rPr>
          <w:rFonts w:cs="Arial"/>
        </w:rPr>
        <w:t xml:space="preserve">esse importante </w:t>
      </w:r>
      <w:r w:rsidR="006C1A85" w:rsidRPr="00A0137E">
        <w:rPr>
          <w:rFonts w:cs="Arial"/>
        </w:rPr>
        <w:t xml:space="preserve">acesso </w:t>
      </w:r>
      <w:r w:rsidR="00F27EC4" w:rsidRPr="00A0137E">
        <w:rPr>
          <w:rFonts w:cs="Arial"/>
        </w:rPr>
        <w:t xml:space="preserve">aos motoristas das </w:t>
      </w:r>
      <w:r w:rsidR="004E105A" w:rsidRPr="00A0137E">
        <w:rPr>
          <w:rFonts w:cs="Arial"/>
        </w:rPr>
        <w:t xml:space="preserve">fábricas </w:t>
      </w:r>
      <w:r w:rsidRPr="00A0137E">
        <w:rPr>
          <w:rFonts w:cs="Arial"/>
        </w:rPr>
        <w:t xml:space="preserve">instaladas </w:t>
      </w:r>
      <w:r w:rsidR="004E105A" w:rsidRPr="00A0137E">
        <w:rPr>
          <w:rFonts w:cs="Arial"/>
        </w:rPr>
        <w:t>na região</w:t>
      </w:r>
      <w:r w:rsidRPr="00A0137E">
        <w:rPr>
          <w:rFonts w:cs="Arial"/>
        </w:rPr>
        <w:t xml:space="preserve"> </w:t>
      </w:r>
      <w:r w:rsidR="00F27EC4" w:rsidRPr="00A0137E">
        <w:rPr>
          <w:rFonts w:cs="Arial"/>
        </w:rPr>
        <w:t>e demais usuários da rodovia</w:t>
      </w:r>
      <w:r w:rsidR="007D7BCA" w:rsidRPr="00A0137E">
        <w:rPr>
          <w:rFonts w:cs="Arial"/>
        </w:rPr>
        <w:t>.</w:t>
      </w:r>
      <w:r w:rsidR="002761BA" w:rsidRPr="00A0137E">
        <w:rPr>
          <w:rFonts w:cs="Arial"/>
        </w:rPr>
        <w:t xml:space="preserve"> </w:t>
      </w:r>
      <w:r w:rsidR="002761BA" w:rsidRPr="00A0137E">
        <w:rPr>
          <w:rFonts w:cs="Arial"/>
        </w:rPr>
        <w:t>Fotos em anexo.</w:t>
      </w:r>
    </w:p>
    <w:p w:rsidR="00700086" w:rsidRPr="00A0137E" w:rsidRDefault="00700086" w:rsidP="0088685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0137E">
        <w:rPr>
          <w:rFonts w:cs="Arial"/>
        </w:rPr>
        <w:t>Assim sendo, mui respeitosamente recorr</w:t>
      </w:r>
      <w:r w:rsidR="0061546E" w:rsidRPr="00A0137E">
        <w:rPr>
          <w:rFonts w:cs="Arial"/>
        </w:rPr>
        <w:t>emos</w:t>
      </w:r>
      <w:r w:rsidRPr="00A0137E">
        <w:rPr>
          <w:rFonts w:cs="Arial"/>
        </w:rPr>
        <w:t xml:space="preserve"> à compreensão e aos préstimos </w:t>
      </w:r>
      <w:r w:rsidR="00271838">
        <w:rPr>
          <w:rFonts w:cs="Arial"/>
        </w:rPr>
        <w:t xml:space="preserve">do </w:t>
      </w:r>
      <w:bookmarkStart w:id="0" w:name="_GoBack"/>
      <w:bookmarkEnd w:id="0"/>
      <w:r w:rsidR="00F0726E">
        <w:rPr>
          <w:rFonts w:cs="Arial"/>
        </w:rPr>
        <w:t xml:space="preserve">Ilustríssimo </w:t>
      </w:r>
      <w:r w:rsidR="00F0726E" w:rsidRPr="00F0726E">
        <w:rPr>
          <w:rFonts w:cs="Arial"/>
        </w:rPr>
        <w:t xml:space="preserve">Senhor Douglas </w:t>
      </w:r>
      <w:proofErr w:type="spellStart"/>
      <w:r w:rsidR="00F0726E" w:rsidRPr="00F0726E">
        <w:rPr>
          <w:rFonts w:cs="Arial"/>
        </w:rPr>
        <w:t>Longhi</w:t>
      </w:r>
      <w:proofErr w:type="spellEnd"/>
      <w:r w:rsidR="00F0726E" w:rsidRPr="00F0726E">
        <w:rPr>
          <w:rFonts w:cs="Arial"/>
        </w:rPr>
        <w:t xml:space="preserve">, Diretor da Concessionária </w:t>
      </w:r>
      <w:r w:rsidR="007310D3" w:rsidRPr="00A0137E">
        <w:rPr>
          <w:rFonts w:cs="Arial"/>
        </w:rPr>
        <w:t>Rota das Bandeiras</w:t>
      </w:r>
      <w:r w:rsidR="00E2117C" w:rsidRPr="00A0137E">
        <w:rPr>
          <w:rFonts w:cs="Arial"/>
        </w:rPr>
        <w:t>, e</w:t>
      </w:r>
      <w:r w:rsidRPr="00A0137E">
        <w:rPr>
          <w:rFonts w:cs="Arial"/>
        </w:rPr>
        <w:t>, antecipando agradecimento pela atenção dispensada, subscrev</w:t>
      </w:r>
      <w:r w:rsidR="0061546E" w:rsidRPr="00A0137E">
        <w:rPr>
          <w:rFonts w:cs="Arial"/>
        </w:rPr>
        <w:t>emos</w:t>
      </w:r>
      <w:r w:rsidRPr="00A0137E">
        <w:rPr>
          <w:rFonts w:cs="Arial"/>
        </w:rPr>
        <w:t>.</w:t>
      </w:r>
    </w:p>
    <w:p w:rsidR="00330182" w:rsidRPr="00A0137E" w:rsidRDefault="00700086" w:rsidP="00EE0A4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cs="Arial"/>
        </w:rPr>
      </w:pPr>
      <w:smartTag w:uri="schemas-houaiss/mini" w:element="verbetes">
        <w:r w:rsidRPr="00A0137E">
          <w:rPr>
            <w:rFonts w:cs="Arial"/>
          </w:rPr>
          <w:t>Sala</w:t>
        </w:r>
      </w:smartTag>
      <w:r w:rsidRPr="00A0137E">
        <w:rPr>
          <w:rFonts w:cs="Arial"/>
        </w:rPr>
        <w:t xml:space="preserve"> das </w:t>
      </w:r>
      <w:smartTag w:uri="schemas-houaiss/mini" w:element="verbetes">
        <w:r w:rsidRPr="00A0137E">
          <w:rPr>
            <w:rFonts w:cs="Arial"/>
          </w:rPr>
          <w:t>Sessões</w:t>
        </w:r>
      </w:smartTag>
      <w:r w:rsidRPr="00A0137E">
        <w:rPr>
          <w:rFonts w:cs="Arial"/>
        </w:rPr>
        <w:t xml:space="preserve">, </w:t>
      </w:r>
      <w:r w:rsidR="007310D3" w:rsidRPr="00A0137E">
        <w:rPr>
          <w:rFonts w:cs="Arial"/>
        </w:rPr>
        <w:t>26</w:t>
      </w:r>
      <w:r w:rsidR="00330182" w:rsidRPr="00A0137E">
        <w:rPr>
          <w:rFonts w:cs="Arial"/>
        </w:rPr>
        <w:t xml:space="preserve"> de </w:t>
      </w:r>
      <w:r w:rsidR="00C16ABE" w:rsidRPr="00A0137E">
        <w:rPr>
          <w:rFonts w:cs="Arial"/>
        </w:rPr>
        <w:t>agosto</w:t>
      </w:r>
      <w:r w:rsidR="00EB73BD" w:rsidRPr="00A0137E">
        <w:rPr>
          <w:rFonts w:cs="Arial"/>
        </w:rPr>
        <w:t xml:space="preserve"> de 2020</w:t>
      </w:r>
      <w:r w:rsidR="00330182" w:rsidRPr="00A0137E">
        <w:rPr>
          <w:rFonts w:cs="Arial"/>
        </w:rPr>
        <w:t>.</w:t>
      </w:r>
    </w:p>
    <w:p w:rsidR="00330182" w:rsidRPr="00A0137E" w:rsidRDefault="00330182" w:rsidP="00EE0A4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cs="Arial"/>
        </w:rPr>
      </w:pPr>
    </w:p>
    <w:p w:rsidR="00FA22B8" w:rsidRPr="00A0137E" w:rsidRDefault="00FA22B8" w:rsidP="00EE0A4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cs="Arial"/>
        </w:rPr>
      </w:pPr>
    </w:p>
    <w:p w:rsidR="00FA22B8" w:rsidRPr="00A0137E" w:rsidRDefault="00FA22B8" w:rsidP="00FA22B8">
      <w:pPr>
        <w:jc w:val="center"/>
        <w:rPr>
          <w:rFonts w:eastAsia="Calibri" w:cs="Arial"/>
          <w:b/>
          <w:lang w:eastAsia="en-US"/>
        </w:rPr>
      </w:pPr>
      <w:r w:rsidRPr="00A0137E">
        <w:rPr>
          <w:rFonts w:eastAsia="Calibri" w:cs="Arial"/>
          <w:b/>
          <w:lang w:eastAsia="en-US"/>
        </w:rPr>
        <w:t>JUAREZ ARAÚJO</w:t>
      </w:r>
    </w:p>
    <w:p w:rsidR="00733EF4" w:rsidRDefault="00FA22B8" w:rsidP="00F150F0">
      <w:pPr>
        <w:tabs>
          <w:tab w:val="left" w:pos="-600"/>
          <w:tab w:val="left" w:pos="4508"/>
        </w:tabs>
        <w:spacing w:after="120" w:line="324" w:lineRule="auto"/>
        <w:jc w:val="center"/>
        <w:rPr>
          <w:rFonts w:eastAsia="Calibri" w:cs="Arial"/>
          <w:lang w:eastAsia="en-US"/>
        </w:rPr>
      </w:pPr>
      <w:r w:rsidRPr="00A0137E">
        <w:rPr>
          <w:rFonts w:eastAsia="Calibri" w:cs="Arial"/>
          <w:lang w:eastAsia="en-US"/>
        </w:rPr>
        <w:t>Vereador - Líder do PSD</w:t>
      </w:r>
      <w:r w:rsidR="00733EF4">
        <w:rPr>
          <w:rFonts w:eastAsia="Calibri" w:cs="Arial"/>
          <w:lang w:eastAsia="en-US"/>
        </w:rPr>
        <w:br w:type="page"/>
      </w:r>
    </w:p>
    <w:p w:rsidR="006037F4" w:rsidRDefault="00CF5017" w:rsidP="00733EF4">
      <w:pPr>
        <w:tabs>
          <w:tab w:val="left" w:pos="-600"/>
          <w:tab w:val="left" w:pos="4508"/>
        </w:tabs>
        <w:jc w:val="center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7605EAB2">
            <wp:extent cx="5928360" cy="383286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3832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3EF4" w:rsidRDefault="00733EF4" w:rsidP="00733EF4">
      <w:pPr>
        <w:tabs>
          <w:tab w:val="left" w:pos="-600"/>
          <w:tab w:val="left" w:pos="4508"/>
        </w:tabs>
        <w:jc w:val="center"/>
        <w:rPr>
          <w:rFonts w:cs="Arial"/>
        </w:rPr>
      </w:pPr>
    </w:p>
    <w:p w:rsidR="00C526A3" w:rsidRDefault="00CF5017" w:rsidP="00733EF4">
      <w:pPr>
        <w:tabs>
          <w:tab w:val="left" w:pos="-600"/>
          <w:tab w:val="left" w:pos="4508"/>
        </w:tabs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32F7224">
            <wp:extent cx="5928360" cy="396240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0182" w:rsidRPr="006037F4" w:rsidRDefault="00330182" w:rsidP="00733EF4">
      <w:pPr>
        <w:tabs>
          <w:tab w:val="left" w:pos="-600"/>
          <w:tab w:val="left" w:pos="4508"/>
        </w:tabs>
        <w:spacing w:after="120" w:line="324" w:lineRule="auto"/>
        <w:jc w:val="center"/>
        <w:rPr>
          <w:rFonts w:cs="Arial"/>
          <w:sz w:val="2"/>
          <w:szCs w:val="2"/>
        </w:rPr>
      </w:pPr>
    </w:p>
    <w:sectPr w:rsidR="00330182" w:rsidRPr="006037F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ED5" w:rsidRDefault="003E0ED5">
      <w:r>
        <w:separator/>
      </w:r>
    </w:p>
  </w:endnote>
  <w:endnote w:type="continuationSeparator" w:id="0">
    <w:p w:rsidR="003E0ED5" w:rsidRDefault="003E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ED5" w:rsidRDefault="003E0ED5">
      <w:r>
        <w:separator/>
      </w:r>
    </w:p>
  </w:footnote>
  <w:footnote w:type="continuationSeparator" w:id="0">
    <w:p w:rsidR="003E0ED5" w:rsidRDefault="003E0E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F5017">
      <w:rPr>
        <w:rFonts w:cs="Arial"/>
        <w:b/>
        <w:sz w:val="20"/>
        <w:szCs w:val="20"/>
        <w:u w:val="single"/>
      </w:rPr>
      <w:t>331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3247C">
      <w:rPr>
        <w:rFonts w:cs="Arial"/>
        <w:b/>
        <w:sz w:val="20"/>
        <w:szCs w:val="20"/>
        <w:u w:val="single"/>
      </w:rPr>
      <w:t>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</w:t>
    </w:r>
    <w:r w:rsidR="00C3247C">
      <w:rPr>
        <w:rFonts w:cs="Arial"/>
        <w:b/>
        <w:sz w:val="20"/>
        <w:szCs w:val="20"/>
        <w:u w:val="single"/>
      </w:rPr>
      <w:t>Juarez Araújo</w:t>
    </w:r>
    <w:r w:rsidR="00342AF4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0137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0137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42C153C"/>
    <w:multiLevelType w:val="hybridMultilevel"/>
    <w:tmpl w:val="5122165A"/>
    <w:lvl w:ilvl="0" w:tplc="F2A43DDA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2148" w:hanging="360"/>
      </w:pPr>
    </w:lvl>
    <w:lvl w:ilvl="2" w:tplc="0416001B">
      <w:start w:val="1"/>
      <w:numFmt w:val="lowerRoman"/>
      <w:lvlText w:val="%3."/>
      <w:lvlJc w:val="right"/>
      <w:pPr>
        <w:ind w:left="2868" w:hanging="180"/>
      </w:pPr>
    </w:lvl>
    <w:lvl w:ilvl="3" w:tplc="0416000F">
      <w:start w:val="1"/>
      <w:numFmt w:val="decimal"/>
      <w:lvlText w:val="%4."/>
      <w:lvlJc w:val="left"/>
      <w:pPr>
        <w:ind w:left="3588" w:hanging="360"/>
      </w:pPr>
    </w:lvl>
    <w:lvl w:ilvl="4" w:tplc="04160019">
      <w:start w:val="1"/>
      <w:numFmt w:val="lowerLetter"/>
      <w:lvlText w:val="%5."/>
      <w:lvlJc w:val="left"/>
      <w:pPr>
        <w:ind w:left="4308" w:hanging="360"/>
      </w:pPr>
    </w:lvl>
    <w:lvl w:ilvl="5" w:tplc="0416001B">
      <w:start w:val="1"/>
      <w:numFmt w:val="lowerRoman"/>
      <w:lvlText w:val="%6."/>
      <w:lvlJc w:val="right"/>
      <w:pPr>
        <w:ind w:left="5028" w:hanging="180"/>
      </w:pPr>
    </w:lvl>
    <w:lvl w:ilvl="6" w:tplc="0416000F">
      <w:start w:val="1"/>
      <w:numFmt w:val="decimal"/>
      <w:lvlText w:val="%7."/>
      <w:lvlJc w:val="left"/>
      <w:pPr>
        <w:ind w:left="5748" w:hanging="360"/>
      </w:pPr>
    </w:lvl>
    <w:lvl w:ilvl="7" w:tplc="04160019">
      <w:start w:val="1"/>
      <w:numFmt w:val="lowerLetter"/>
      <w:lvlText w:val="%8."/>
      <w:lvlJc w:val="left"/>
      <w:pPr>
        <w:ind w:left="6468" w:hanging="360"/>
      </w:pPr>
    </w:lvl>
    <w:lvl w:ilvl="8" w:tplc="0416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2E2E"/>
    <w:rsid w:val="00024FD3"/>
    <w:rsid w:val="000306DF"/>
    <w:rsid w:val="00030ED7"/>
    <w:rsid w:val="00036C00"/>
    <w:rsid w:val="00040E32"/>
    <w:rsid w:val="00043B96"/>
    <w:rsid w:val="00050AC0"/>
    <w:rsid w:val="0005142B"/>
    <w:rsid w:val="00056288"/>
    <w:rsid w:val="00077D04"/>
    <w:rsid w:val="00082A84"/>
    <w:rsid w:val="00085087"/>
    <w:rsid w:val="000866CC"/>
    <w:rsid w:val="00090215"/>
    <w:rsid w:val="0009078A"/>
    <w:rsid w:val="00094490"/>
    <w:rsid w:val="000958D5"/>
    <w:rsid w:val="00097CAE"/>
    <w:rsid w:val="000A233C"/>
    <w:rsid w:val="000A2964"/>
    <w:rsid w:val="000A331E"/>
    <w:rsid w:val="000D65BE"/>
    <w:rsid w:val="000F0F58"/>
    <w:rsid w:val="000F301C"/>
    <w:rsid w:val="000F6251"/>
    <w:rsid w:val="000F7BB9"/>
    <w:rsid w:val="00106F15"/>
    <w:rsid w:val="001135EE"/>
    <w:rsid w:val="001139F7"/>
    <w:rsid w:val="00120460"/>
    <w:rsid w:val="001209BB"/>
    <w:rsid w:val="00132475"/>
    <w:rsid w:val="00134622"/>
    <w:rsid w:val="00135FB6"/>
    <w:rsid w:val="0014591F"/>
    <w:rsid w:val="00145E9B"/>
    <w:rsid w:val="00146B11"/>
    <w:rsid w:val="00150EE2"/>
    <w:rsid w:val="00151D42"/>
    <w:rsid w:val="00156F4D"/>
    <w:rsid w:val="00162139"/>
    <w:rsid w:val="001679AF"/>
    <w:rsid w:val="00167D37"/>
    <w:rsid w:val="00172225"/>
    <w:rsid w:val="00172E81"/>
    <w:rsid w:val="00177EDD"/>
    <w:rsid w:val="0018084D"/>
    <w:rsid w:val="00181CD2"/>
    <w:rsid w:val="00183499"/>
    <w:rsid w:val="00190BDD"/>
    <w:rsid w:val="00193488"/>
    <w:rsid w:val="00193505"/>
    <w:rsid w:val="001A09F2"/>
    <w:rsid w:val="001A5778"/>
    <w:rsid w:val="001B0773"/>
    <w:rsid w:val="001B0B25"/>
    <w:rsid w:val="001C03BF"/>
    <w:rsid w:val="001C4ED2"/>
    <w:rsid w:val="001E5CD8"/>
    <w:rsid w:val="001F13C3"/>
    <w:rsid w:val="001F61BA"/>
    <w:rsid w:val="00203204"/>
    <w:rsid w:val="00204ED7"/>
    <w:rsid w:val="00207235"/>
    <w:rsid w:val="002218A4"/>
    <w:rsid w:val="0022214D"/>
    <w:rsid w:val="002241F6"/>
    <w:rsid w:val="0022495F"/>
    <w:rsid w:val="00225C57"/>
    <w:rsid w:val="00230859"/>
    <w:rsid w:val="00234E39"/>
    <w:rsid w:val="00236CE1"/>
    <w:rsid w:val="002377BC"/>
    <w:rsid w:val="0024275C"/>
    <w:rsid w:val="0024513B"/>
    <w:rsid w:val="002509A8"/>
    <w:rsid w:val="00252A09"/>
    <w:rsid w:val="00253C82"/>
    <w:rsid w:val="00254C0B"/>
    <w:rsid w:val="002558FB"/>
    <w:rsid w:val="00261EA6"/>
    <w:rsid w:val="002654F7"/>
    <w:rsid w:val="00270936"/>
    <w:rsid w:val="00271838"/>
    <w:rsid w:val="002761BA"/>
    <w:rsid w:val="002821E6"/>
    <w:rsid w:val="00287CD3"/>
    <w:rsid w:val="002A03EB"/>
    <w:rsid w:val="002A7434"/>
    <w:rsid w:val="002B3051"/>
    <w:rsid w:val="002B6F1E"/>
    <w:rsid w:val="002C4B2B"/>
    <w:rsid w:val="002C5C70"/>
    <w:rsid w:val="002D053B"/>
    <w:rsid w:val="002D3D9E"/>
    <w:rsid w:val="002F02DB"/>
    <w:rsid w:val="002F5624"/>
    <w:rsid w:val="0030168E"/>
    <w:rsid w:val="0030208B"/>
    <w:rsid w:val="003075C5"/>
    <w:rsid w:val="003171E2"/>
    <w:rsid w:val="00317C1A"/>
    <w:rsid w:val="003224D5"/>
    <w:rsid w:val="00323F0F"/>
    <w:rsid w:val="00330182"/>
    <w:rsid w:val="00331D4E"/>
    <w:rsid w:val="003368A1"/>
    <w:rsid w:val="00340832"/>
    <w:rsid w:val="00342AF4"/>
    <w:rsid w:val="00347D5E"/>
    <w:rsid w:val="00355386"/>
    <w:rsid w:val="00356E4D"/>
    <w:rsid w:val="00362441"/>
    <w:rsid w:val="00366468"/>
    <w:rsid w:val="00380813"/>
    <w:rsid w:val="00381797"/>
    <w:rsid w:val="00382334"/>
    <w:rsid w:val="003848C4"/>
    <w:rsid w:val="00392E0A"/>
    <w:rsid w:val="00393387"/>
    <w:rsid w:val="00397FF3"/>
    <w:rsid w:val="003A77BE"/>
    <w:rsid w:val="003B44F1"/>
    <w:rsid w:val="003C0785"/>
    <w:rsid w:val="003C08E5"/>
    <w:rsid w:val="003C328F"/>
    <w:rsid w:val="003C5D72"/>
    <w:rsid w:val="003D0CF3"/>
    <w:rsid w:val="003E0ED5"/>
    <w:rsid w:val="003E188F"/>
    <w:rsid w:val="003F7497"/>
    <w:rsid w:val="00410B05"/>
    <w:rsid w:val="00412490"/>
    <w:rsid w:val="004126E3"/>
    <w:rsid w:val="00412795"/>
    <w:rsid w:val="004131CC"/>
    <w:rsid w:val="0041470E"/>
    <w:rsid w:val="00426A3A"/>
    <w:rsid w:val="0043062E"/>
    <w:rsid w:val="00434771"/>
    <w:rsid w:val="00442F7F"/>
    <w:rsid w:val="00445771"/>
    <w:rsid w:val="0045267A"/>
    <w:rsid w:val="00461880"/>
    <w:rsid w:val="00462383"/>
    <w:rsid w:val="00464740"/>
    <w:rsid w:val="004703EC"/>
    <w:rsid w:val="00480DFB"/>
    <w:rsid w:val="00484AB3"/>
    <w:rsid w:val="00487B4C"/>
    <w:rsid w:val="00487D64"/>
    <w:rsid w:val="00493115"/>
    <w:rsid w:val="004B3870"/>
    <w:rsid w:val="004B7DC4"/>
    <w:rsid w:val="004C1E82"/>
    <w:rsid w:val="004C2108"/>
    <w:rsid w:val="004C2C30"/>
    <w:rsid w:val="004C4EB7"/>
    <w:rsid w:val="004C6C78"/>
    <w:rsid w:val="004D309C"/>
    <w:rsid w:val="004E06ED"/>
    <w:rsid w:val="004E105A"/>
    <w:rsid w:val="004E304D"/>
    <w:rsid w:val="004E341E"/>
    <w:rsid w:val="004E46DA"/>
    <w:rsid w:val="004F167C"/>
    <w:rsid w:val="004F39E9"/>
    <w:rsid w:val="004F690D"/>
    <w:rsid w:val="004F6A11"/>
    <w:rsid w:val="00505357"/>
    <w:rsid w:val="00505FD8"/>
    <w:rsid w:val="00524669"/>
    <w:rsid w:val="0053061D"/>
    <w:rsid w:val="00530A67"/>
    <w:rsid w:val="00531B86"/>
    <w:rsid w:val="005335D2"/>
    <w:rsid w:val="00533862"/>
    <w:rsid w:val="00533C4A"/>
    <w:rsid w:val="00534B71"/>
    <w:rsid w:val="005420EF"/>
    <w:rsid w:val="00542680"/>
    <w:rsid w:val="00546031"/>
    <w:rsid w:val="00564368"/>
    <w:rsid w:val="005655C1"/>
    <w:rsid w:val="00571E62"/>
    <w:rsid w:val="0058109A"/>
    <w:rsid w:val="0058366B"/>
    <w:rsid w:val="005868AE"/>
    <w:rsid w:val="00595D5D"/>
    <w:rsid w:val="005A01D0"/>
    <w:rsid w:val="005A03FA"/>
    <w:rsid w:val="005A377A"/>
    <w:rsid w:val="005B1740"/>
    <w:rsid w:val="005B3D21"/>
    <w:rsid w:val="005C3938"/>
    <w:rsid w:val="005C3D92"/>
    <w:rsid w:val="005C6797"/>
    <w:rsid w:val="005D702D"/>
    <w:rsid w:val="005E138D"/>
    <w:rsid w:val="005E4023"/>
    <w:rsid w:val="005F19C2"/>
    <w:rsid w:val="005F3BCA"/>
    <w:rsid w:val="0060282B"/>
    <w:rsid w:val="006037F4"/>
    <w:rsid w:val="0060397F"/>
    <w:rsid w:val="00604288"/>
    <w:rsid w:val="00607A06"/>
    <w:rsid w:val="006106B8"/>
    <w:rsid w:val="00612525"/>
    <w:rsid w:val="0061546E"/>
    <w:rsid w:val="00624472"/>
    <w:rsid w:val="00634B48"/>
    <w:rsid w:val="006406B9"/>
    <w:rsid w:val="006426AE"/>
    <w:rsid w:val="006474B0"/>
    <w:rsid w:val="0065365D"/>
    <w:rsid w:val="00656BCA"/>
    <w:rsid w:val="00660DFA"/>
    <w:rsid w:val="00664E62"/>
    <w:rsid w:val="00674F7D"/>
    <w:rsid w:val="00681021"/>
    <w:rsid w:val="00682E6E"/>
    <w:rsid w:val="006916AF"/>
    <w:rsid w:val="00691CF5"/>
    <w:rsid w:val="0069312F"/>
    <w:rsid w:val="006A370D"/>
    <w:rsid w:val="006B0B8E"/>
    <w:rsid w:val="006B2DFA"/>
    <w:rsid w:val="006C1A85"/>
    <w:rsid w:val="006C59BC"/>
    <w:rsid w:val="006C6365"/>
    <w:rsid w:val="006D3699"/>
    <w:rsid w:val="006D6F7D"/>
    <w:rsid w:val="006E7E66"/>
    <w:rsid w:val="006F1765"/>
    <w:rsid w:val="006F459C"/>
    <w:rsid w:val="006F4E64"/>
    <w:rsid w:val="006F7B0A"/>
    <w:rsid w:val="00700086"/>
    <w:rsid w:val="00705389"/>
    <w:rsid w:val="00715F74"/>
    <w:rsid w:val="00716A28"/>
    <w:rsid w:val="007176A5"/>
    <w:rsid w:val="007206EB"/>
    <w:rsid w:val="00721A76"/>
    <w:rsid w:val="00725E66"/>
    <w:rsid w:val="00726E17"/>
    <w:rsid w:val="00727CDB"/>
    <w:rsid w:val="007310D3"/>
    <w:rsid w:val="0073325D"/>
    <w:rsid w:val="00733EF4"/>
    <w:rsid w:val="0073407F"/>
    <w:rsid w:val="00761968"/>
    <w:rsid w:val="00766920"/>
    <w:rsid w:val="00775A1B"/>
    <w:rsid w:val="00780677"/>
    <w:rsid w:val="007838DC"/>
    <w:rsid w:val="00784062"/>
    <w:rsid w:val="00785FD9"/>
    <w:rsid w:val="00790911"/>
    <w:rsid w:val="007A2EB4"/>
    <w:rsid w:val="007A4049"/>
    <w:rsid w:val="007A5241"/>
    <w:rsid w:val="007A7CBC"/>
    <w:rsid w:val="007A7D48"/>
    <w:rsid w:val="007B39B6"/>
    <w:rsid w:val="007B3A08"/>
    <w:rsid w:val="007B7662"/>
    <w:rsid w:val="007C098D"/>
    <w:rsid w:val="007D39FD"/>
    <w:rsid w:val="007D7BCA"/>
    <w:rsid w:val="007D7D97"/>
    <w:rsid w:val="007E3F69"/>
    <w:rsid w:val="007E570F"/>
    <w:rsid w:val="007F75CA"/>
    <w:rsid w:val="0080197E"/>
    <w:rsid w:val="00803332"/>
    <w:rsid w:val="00803E92"/>
    <w:rsid w:val="00817C91"/>
    <w:rsid w:val="00820C13"/>
    <w:rsid w:val="008235DB"/>
    <w:rsid w:val="008315EE"/>
    <w:rsid w:val="00833E7C"/>
    <w:rsid w:val="008365FC"/>
    <w:rsid w:val="008369C2"/>
    <w:rsid w:val="00842FA1"/>
    <w:rsid w:val="00843487"/>
    <w:rsid w:val="008474F2"/>
    <w:rsid w:val="00847658"/>
    <w:rsid w:val="0085755E"/>
    <w:rsid w:val="00867DF3"/>
    <w:rsid w:val="00870972"/>
    <w:rsid w:val="00870EFA"/>
    <w:rsid w:val="00872037"/>
    <w:rsid w:val="00877E50"/>
    <w:rsid w:val="00880001"/>
    <w:rsid w:val="00882123"/>
    <w:rsid w:val="0088289F"/>
    <w:rsid w:val="00884ABF"/>
    <w:rsid w:val="008857C3"/>
    <w:rsid w:val="00886858"/>
    <w:rsid w:val="008909A4"/>
    <w:rsid w:val="008938F6"/>
    <w:rsid w:val="008A0EB2"/>
    <w:rsid w:val="008A15C4"/>
    <w:rsid w:val="008C33AB"/>
    <w:rsid w:val="008C5BC3"/>
    <w:rsid w:val="008D08A1"/>
    <w:rsid w:val="008D5256"/>
    <w:rsid w:val="0091159E"/>
    <w:rsid w:val="00922964"/>
    <w:rsid w:val="00940807"/>
    <w:rsid w:val="00940C09"/>
    <w:rsid w:val="0094280F"/>
    <w:rsid w:val="00944C1A"/>
    <w:rsid w:val="0095243A"/>
    <w:rsid w:val="0097228F"/>
    <w:rsid w:val="009768E6"/>
    <w:rsid w:val="00982B7E"/>
    <w:rsid w:val="00991A12"/>
    <w:rsid w:val="00993960"/>
    <w:rsid w:val="00994BB2"/>
    <w:rsid w:val="009A2ABD"/>
    <w:rsid w:val="009B207E"/>
    <w:rsid w:val="009B32F8"/>
    <w:rsid w:val="009B642F"/>
    <w:rsid w:val="009D0DF1"/>
    <w:rsid w:val="009D0F6E"/>
    <w:rsid w:val="009D50D4"/>
    <w:rsid w:val="009D512F"/>
    <w:rsid w:val="009D664F"/>
    <w:rsid w:val="009E1F05"/>
    <w:rsid w:val="009E2EB4"/>
    <w:rsid w:val="009E32D1"/>
    <w:rsid w:val="009E6A92"/>
    <w:rsid w:val="009E6B3F"/>
    <w:rsid w:val="00A0137E"/>
    <w:rsid w:val="00A13270"/>
    <w:rsid w:val="00A16459"/>
    <w:rsid w:val="00A21A8C"/>
    <w:rsid w:val="00A27D0E"/>
    <w:rsid w:val="00A30229"/>
    <w:rsid w:val="00A349F1"/>
    <w:rsid w:val="00A37202"/>
    <w:rsid w:val="00A46B01"/>
    <w:rsid w:val="00A73934"/>
    <w:rsid w:val="00A74CAB"/>
    <w:rsid w:val="00A90B41"/>
    <w:rsid w:val="00A90D28"/>
    <w:rsid w:val="00A92CB9"/>
    <w:rsid w:val="00AB7ACA"/>
    <w:rsid w:val="00AC24F9"/>
    <w:rsid w:val="00AC6E3B"/>
    <w:rsid w:val="00AC712C"/>
    <w:rsid w:val="00AD4C65"/>
    <w:rsid w:val="00AD6B47"/>
    <w:rsid w:val="00AE232A"/>
    <w:rsid w:val="00B00ED0"/>
    <w:rsid w:val="00B10E9F"/>
    <w:rsid w:val="00B14B28"/>
    <w:rsid w:val="00B21F97"/>
    <w:rsid w:val="00B25F10"/>
    <w:rsid w:val="00B41581"/>
    <w:rsid w:val="00B4381C"/>
    <w:rsid w:val="00B572C7"/>
    <w:rsid w:val="00B57E0F"/>
    <w:rsid w:val="00B62C49"/>
    <w:rsid w:val="00B70466"/>
    <w:rsid w:val="00B724A9"/>
    <w:rsid w:val="00B72E3A"/>
    <w:rsid w:val="00B73FE9"/>
    <w:rsid w:val="00B75CEF"/>
    <w:rsid w:val="00B7688E"/>
    <w:rsid w:val="00B81F6E"/>
    <w:rsid w:val="00B91A2E"/>
    <w:rsid w:val="00B91C16"/>
    <w:rsid w:val="00BA1509"/>
    <w:rsid w:val="00BA1565"/>
    <w:rsid w:val="00BA1D83"/>
    <w:rsid w:val="00BA404A"/>
    <w:rsid w:val="00BA4EA1"/>
    <w:rsid w:val="00BA5B27"/>
    <w:rsid w:val="00BB3F3E"/>
    <w:rsid w:val="00BB443C"/>
    <w:rsid w:val="00BB61EE"/>
    <w:rsid w:val="00BB74DC"/>
    <w:rsid w:val="00BC44DF"/>
    <w:rsid w:val="00BC4934"/>
    <w:rsid w:val="00BD1F36"/>
    <w:rsid w:val="00BD3C47"/>
    <w:rsid w:val="00BD3DA3"/>
    <w:rsid w:val="00BD5A05"/>
    <w:rsid w:val="00BD7411"/>
    <w:rsid w:val="00BE1B39"/>
    <w:rsid w:val="00BE4B68"/>
    <w:rsid w:val="00BE76EF"/>
    <w:rsid w:val="00BF791A"/>
    <w:rsid w:val="00C03F81"/>
    <w:rsid w:val="00C06926"/>
    <w:rsid w:val="00C06BEA"/>
    <w:rsid w:val="00C16ABE"/>
    <w:rsid w:val="00C174F9"/>
    <w:rsid w:val="00C25CDE"/>
    <w:rsid w:val="00C310D7"/>
    <w:rsid w:val="00C32071"/>
    <w:rsid w:val="00C3247C"/>
    <w:rsid w:val="00C36E68"/>
    <w:rsid w:val="00C41C5B"/>
    <w:rsid w:val="00C42806"/>
    <w:rsid w:val="00C44D39"/>
    <w:rsid w:val="00C45509"/>
    <w:rsid w:val="00C526A3"/>
    <w:rsid w:val="00C612A8"/>
    <w:rsid w:val="00C755E5"/>
    <w:rsid w:val="00C7579D"/>
    <w:rsid w:val="00C76263"/>
    <w:rsid w:val="00C771EB"/>
    <w:rsid w:val="00C8637D"/>
    <w:rsid w:val="00C867B8"/>
    <w:rsid w:val="00CA0E1B"/>
    <w:rsid w:val="00CA759E"/>
    <w:rsid w:val="00CB0DA8"/>
    <w:rsid w:val="00CB2BAB"/>
    <w:rsid w:val="00CC77A8"/>
    <w:rsid w:val="00CD02CF"/>
    <w:rsid w:val="00CD321A"/>
    <w:rsid w:val="00CD42D8"/>
    <w:rsid w:val="00CE5EB9"/>
    <w:rsid w:val="00CF0464"/>
    <w:rsid w:val="00CF31DE"/>
    <w:rsid w:val="00CF347B"/>
    <w:rsid w:val="00CF5017"/>
    <w:rsid w:val="00CF7E79"/>
    <w:rsid w:val="00D06B89"/>
    <w:rsid w:val="00D11D60"/>
    <w:rsid w:val="00D14EB1"/>
    <w:rsid w:val="00D154A2"/>
    <w:rsid w:val="00D16CA1"/>
    <w:rsid w:val="00D2072E"/>
    <w:rsid w:val="00D21C23"/>
    <w:rsid w:val="00D233C7"/>
    <w:rsid w:val="00D2364A"/>
    <w:rsid w:val="00D2463B"/>
    <w:rsid w:val="00D24B32"/>
    <w:rsid w:val="00D312F1"/>
    <w:rsid w:val="00D3407C"/>
    <w:rsid w:val="00D507D5"/>
    <w:rsid w:val="00D51595"/>
    <w:rsid w:val="00D5430F"/>
    <w:rsid w:val="00D564F1"/>
    <w:rsid w:val="00D5660C"/>
    <w:rsid w:val="00D64858"/>
    <w:rsid w:val="00D705A1"/>
    <w:rsid w:val="00D75B1C"/>
    <w:rsid w:val="00D75D64"/>
    <w:rsid w:val="00D76558"/>
    <w:rsid w:val="00D80786"/>
    <w:rsid w:val="00D8365B"/>
    <w:rsid w:val="00D87218"/>
    <w:rsid w:val="00D9484A"/>
    <w:rsid w:val="00DA2275"/>
    <w:rsid w:val="00DA6B45"/>
    <w:rsid w:val="00DB23E5"/>
    <w:rsid w:val="00DB48F6"/>
    <w:rsid w:val="00DC1F26"/>
    <w:rsid w:val="00DE2806"/>
    <w:rsid w:val="00DE43A1"/>
    <w:rsid w:val="00DE50DD"/>
    <w:rsid w:val="00DE57B6"/>
    <w:rsid w:val="00DE5E94"/>
    <w:rsid w:val="00DE5F5E"/>
    <w:rsid w:val="00DE747A"/>
    <w:rsid w:val="00DF34F8"/>
    <w:rsid w:val="00DF5F4E"/>
    <w:rsid w:val="00E0152C"/>
    <w:rsid w:val="00E0249F"/>
    <w:rsid w:val="00E07978"/>
    <w:rsid w:val="00E11F92"/>
    <w:rsid w:val="00E1205B"/>
    <w:rsid w:val="00E1249E"/>
    <w:rsid w:val="00E13B63"/>
    <w:rsid w:val="00E14F37"/>
    <w:rsid w:val="00E15719"/>
    <w:rsid w:val="00E2117C"/>
    <w:rsid w:val="00E22FBE"/>
    <w:rsid w:val="00E2395F"/>
    <w:rsid w:val="00E3022D"/>
    <w:rsid w:val="00E3611E"/>
    <w:rsid w:val="00E371E4"/>
    <w:rsid w:val="00E52F7D"/>
    <w:rsid w:val="00E61D0F"/>
    <w:rsid w:val="00E63C96"/>
    <w:rsid w:val="00E66CFD"/>
    <w:rsid w:val="00E721EC"/>
    <w:rsid w:val="00E810B0"/>
    <w:rsid w:val="00E8550B"/>
    <w:rsid w:val="00E86C30"/>
    <w:rsid w:val="00E90791"/>
    <w:rsid w:val="00E90C30"/>
    <w:rsid w:val="00EA1EBE"/>
    <w:rsid w:val="00EB04D6"/>
    <w:rsid w:val="00EB51FA"/>
    <w:rsid w:val="00EB73BD"/>
    <w:rsid w:val="00ED2065"/>
    <w:rsid w:val="00ED57E3"/>
    <w:rsid w:val="00EE0A43"/>
    <w:rsid w:val="00EE7DDC"/>
    <w:rsid w:val="00EF235B"/>
    <w:rsid w:val="00EF5F71"/>
    <w:rsid w:val="00F02141"/>
    <w:rsid w:val="00F0726E"/>
    <w:rsid w:val="00F14615"/>
    <w:rsid w:val="00F150F0"/>
    <w:rsid w:val="00F17BA9"/>
    <w:rsid w:val="00F27895"/>
    <w:rsid w:val="00F27EC4"/>
    <w:rsid w:val="00F325B5"/>
    <w:rsid w:val="00F3509C"/>
    <w:rsid w:val="00F357E9"/>
    <w:rsid w:val="00F36A03"/>
    <w:rsid w:val="00F413C8"/>
    <w:rsid w:val="00F420E5"/>
    <w:rsid w:val="00F43163"/>
    <w:rsid w:val="00F44352"/>
    <w:rsid w:val="00F5150F"/>
    <w:rsid w:val="00F53EB0"/>
    <w:rsid w:val="00F62D8D"/>
    <w:rsid w:val="00F63314"/>
    <w:rsid w:val="00F65391"/>
    <w:rsid w:val="00F65C85"/>
    <w:rsid w:val="00F71158"/>
    <w:rsid w:val="00F73DA3"/>
    <w:rsid w:val="00FA22B8"/>
    <w:rsid w:val="00FA3CFC"/>
    <w:rsid w:val="00FB00FA"/>
    <w:rsid w:val="00FB398A"/>
    <w:rsid w:val="00FB7D55"/>
    <w:rsid w:val="00FC0FD3"/>
    <w:rsid w:val="00FC1C13"/>
    <w:rsid w:val="00FD2516"/>
    <w:rsid w:val="00FD5E03"/>
    <w:rsid w:val="00FE147C"/>
    <w:rsid w:val="00FE28F8"/>
    <w:rsid w:val="00FE2DF6"/>
    <w:rsid w:val="00FE3B6B"/>
    <w:rsid w:val="00FE6B42"/>
    <w:rsid w:val="00FF2F6A"/>
    <w:rsid w:val="00FF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51595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15ABF-1E3A-4AAA-AADF-B30B0176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38</TotalTime>
  <Pages>2</Pages>
  <Words>272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64</cp:revision>
  <cp:lastPrinted>2020-07-07T12:20:00Z</cp:lastPrinted>
  <dcterms:created xsi:type="dcterms:W3CDTF">2020-08-25T11:42:00Z</dcterms:created>
  <dcterms:modified xsi:type="dcterms:W3CDTF">2020-08-25T12:19:00Z</dcterms:modified>
</cp:coreProperties>
</file>